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546BD" w14:textId="30F8D1B9" w:rsidR="00BA00AB" w:rsidRDefault="00C66B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ULGERTHORP</w:t>
      </w:r>
      <w:r>
        <w:rPr>
          <w:rFonts w:ascii="Times New Roman" w:hAnsi="Times New Roman" w:cs="Times New Roman"/>
          <w:sz w:val="24"/>
          <w:szCs w:val="24"/>
        </w:rPr>
        <w:t xml:space="preserve">        (fl.1411)</w:t>
      </w:r>
    </w:p>
    <w:p w14:paraId="54927448" w14:textId="1183D257" w:rsidR="00C66BD9" w:rsidRDefault="00C66B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290177" w14:textId="0529EC01" w:rsidR="00C66BD9" w:rsidRDefault="00C66B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9CACFD" w14:textId="77777777" w:rsidR="00C66BD9" w:rsidRDefault="00C66BD9" w:rsidP="00C66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Dec.1411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Escheator of Nottinghamshire and Derbyshire.</w:t>
      </w:r>
    </w:p>
    <w:p w14:paraId="3CA549CA" w14:textId="255FDCE6" w:rsidR="00C66BD9" w:rsidRDefault="00C66BD9" w:rsidP="00C66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</w:t>
      </w:r>
      <w:r>
        <w:rPr>
          <w:rFonts w:ascii="Times New Roman" w:hAnsi="Times New Roman" w:cs="Times New Roman"/>
          <w:sz w:val="24"/>
          <w:szCs w:val="24"/>
        </w:rPr>
        <w:t>229)</w:t>
      </w:r>
    </w:p>
    <w:p w14:paraId="2C0CA918" w14:textId="77777777" w:rsidR="00C66BD9" w:rsidRDefault="00C66BD9" w:rsidP="00C66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BFC7F8" w14:textId="77777777" w:rsidR="00C66BD9" w:rsidRDefault="00C66BD9" w:rsidP="00C66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677585" w14:textId="77777777" w:rsidR="00C66BD9" w:rsidRPr="00641F4A" w:rsidRDefault="00C66BD9" w:rsidP="00C66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November 2021</w:t>
      </w:r>
    </w:p>
    <w:p w14:paraId="344F9790" w14:textId="7014560A" w:rsidR="00C66BD9" w:rsidRPr="00C66BD9" w:rsidRDefault="00C66B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66BD9" w:rsidRPr="00C66B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CA49F" w14:textId="77777777" w:rsidR="00C66BD9" w:rsidRDefault="00C66BD9" w:rsidP="009139A6">
      <w:r>
        <w:separator/>
      </w:r>
    </w:p>
  </w:endnote>
  <w:endnote w:type="continuationSeparator" w:id="0">
    <w:p w14:paraId="79404567" w14:textId="77777777" w:rsidR="00C66BD9" w:rsidRDefault="00C66B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95A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EAE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C60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A1EA" w14:textId="77777777" w:rsidR="00C66BD9" w:rsidRDefault="00C66BD9" w:rsidP="009139A6">
      <w:r>
        <w:separator/>
      </w:r>
    </w:p>
  </w:footnote>
  <w:footnote w:type="continuationSeparator" w:id="0">
    <w:p w14:paraId="2E984EA0" w14:textId="77777777" w:rsidR="00C66BD9" w:rsidRDefault="00C66B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36D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434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E5F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D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6BD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5E7D9"/>
  <w15:chartTrackingRefBased/>
  <w15:docId w15:val="{4F24BF40-B161-4532-93B1-D50D66CF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2021-11-07T07:56:00Z</dcterms:created>
  <dcterms:modified xsi:type="dcterms:W3CDTF">2021-11-07T07:58:00Z</dcterms:modified>
</cp:coreProperties>
</file>